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DFC9A" w14:textId="77777777" w:rsidR="00EF01C4" w:rsidRDefault="00EF01C4" w:rsidP="00EF01C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Matilda WHITE</w:t>
      </w:r>
      <w:r>
        <w:t xml:space="preserve">   </w:t>
      </w:r>
      <w:proofErr w:type="gramStart"/>
      <w:r>
        <w:t xml:space="preserve">   (</w:t>
      </w:r>
      <w:proofErr w:type="gramEnd"/>
      <w:r>
        <w:t>fl.1491)</w:t>
      </w:r>
    </w:p>
    <w:p w14:paraId="09307C09" w14:textId="77777777" w:rsidR="00EF01C4" w:rsidRDefault="00EF01C4" w:rsidP="00EF01C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Sandhurst, Kent.</w:t>
      </w:r>
    </w:p>
    <w:p w14:paraId="241321D0" w14:textId="77777777" w:rsidR="00EF01C4" w:rsidRDefault="00EF01C4" w:rsidP="00EF01C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0D04F96A" w14:textId="77777777" w:rsidR="00EF01C4" w:rsidRDefault="00EF01C4" w:rsidP="00EF01C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12E10A9D" w14:textId="77777777" w:rsidR="00EF01C4" w:rsidRDefault="00EF01C4" w:rsidP="00EF01C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1491</w:t>
      </w:r>
      <w:r>
        <w:tab/>
        <w:t>She made her Will.   (Plomer 505)</w:t>
      </w:r>
    </w:p>
    <w:p w14:paraId="5E60D7DD" w14:textId="77777777" w:rsidR="00EF01C4" w:rsidRDefault="00EF01C4" w:rsidP="00EF01C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44462748" w14:textId="77777777" w:rsidR="00EF01C4" w:rsidRDefault="00EF01C4" w:rsidP="00EF01C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525DC182" w14:textId="77777777" w:rsidR="00EF01C4" w:rsidRDefault="00EF01C4" w:rsidP="00EF01C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January 2018</w:t>
      </w:r>
    </w:p>
    <w:p w14:paraId="61309748" w14:textId="77777777" w:rsidR="006B2F86" w:rsidRPr="00E71FC3" w:rsidRDefault="00EF01C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E3221" w14:textId="77777777" w:rsidR="00EF01C4" w:rsidRDefault="00EF01C4" w:rsidP="00E71FC3">
      <w:pPr>
        <w:spacing w:after="0" w:line="240" w:lineRule="auto"/>
      </w:pPr>
      <w:r>
        <w:separator/>
      </w:r>
    </w:p>
  </w:endnote>
  <w:endnote w:type="continuationSeparator" w:id="0">
    <w:p w14:paraId="1CBACDA9" w14:textId="77777777" w:rsidR="00EF01C4" w:rsidRDefault="00EF01C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67AA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8830C" w14:textId="77777777" w:rsidR="00EF01C4" w:rsidRDefault="00EF01C4" w:rsidP="00E71FC3">
      <w:pPr>
        <w:spacing w:after="0" w:line="240" w:lineRule="auto"/>
      </w:pPr>
      <w:r>
        <w:separator/>
      </w:r>
    </w:p>
  </w:footnote>
  <w:footnote w:type="continuationSeparator" w:id="0">
    <w:p w14:paraId="7CF0547A" w14:textId="77777777" w:rsidR="00EF01C4" w:rsidRDefault="00EF01C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1C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01C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32BC0"/>
  <w15:chartTrackingRefBased/>
  <w15:docId w15:val="{4310B02E-4047-4337-B623-D96DCC92A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2018-02-01T08:35:00Z</dcterms:created>
  <dcterms:modified xsi:type="dcterms:W3CDTF">2018-02-01T08:36:00Z</dcterms:modified>
</cp:coreProperties>
</file>